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DC6755" w14:textId="77777777" w:rsidR="00137CF1" w:rsidRDefault="00137CF1" w:rsidP="00137CF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Robert ESTONE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fl.1412)</w:t>
      </w:r>
    </w:p>
    <w:p w14:paraId="63750157" w14:textId="77777777" w:rsidR="00137CF1" w:rsidRDefault="00137CF1" w:rsidP="00137CF1">
      <w:pPr>
        <w:pStyle w:val="NoSpacing"/>
        <w:rPr>
          <w:rFonts w:cs="Times New Roman"/>
          <w:szCs w:val="24"/>
        </w:rPr>
      </w:pPr>
    </w:p>
    <w:p w14:paraId="1AC1622A" w14:textId="77777777" w:rsidR="00137CF1" w:rsidRDefault="00137CF1" w:rsidP="00137CF1">
      <w:pPr>
        <w:pStyle w:val="NoSpacing"/>
        <w:rPr>
          <w:rFonts w:cs="Times New Roman"/>
          <w:szCs w:val="24"/>
        </w:rPr>
      </w:pPr>
    </w:p>
    <w:p w14:paraId="07DFACE5" w14:textId="77777777" w:rsidR="00137CF1" w:rsidRDefault="00137CF1" w:rsidP="00137CF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Son of John </w:t>
      </w:r>
      <w:proofErr w:type="spellStart"/>
      <w:r>
        <w:rPr>
          <w:rFonts w:cs="Times New Roman"/>
          <w:szCs w:val="24"/>
        </w:rPr>
        <w:t>Estone</w:t>
      </w:r>
      <w:proofErr w:type="spellEnd"/>
      <w:r>
        <w:rPr>
          <w:rFonts w:cs="Times New Roman"/>
          <w:szCs w:val="24"/>
        </w:rPr>
        <w:t xml:space="preserve"> of </w:t>
      </w:r>
      <w:proofErr w:type="spellStart"/>
      <w:r>
        <w:rPr>
          <w:rFonts w:cs="Times New Roman"/>
          <w:szCs w:val="24"/>
        </w:rPr>
        <w:t>Ninfield</w:t>
      </w:r>
      <w:proofErr w:type="spellEnd"/>
      <w:r>
        <w:rPr>
          <w:rFonts w:cs="Times New Roman"/>
          <w:szCs w:val="24"/>
        </w:rPr>
        <w:t>, Sussex(q.v.), and his wife, Agnes(q.v.).</w:t>
      </w:r>
    </w:p>
    <w:p w14:paraId="2AF8732F" w14:textId="77777777" w:rsidR="00137CF1" w:rsidRDefault="00137CF1" w:rsidP="00137CF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(T.N.A. ref. ASH/4501/49)</w:t>
      </w:r>
    </w:p>
    <w:p w14:paraId="18678913" w14:textId="77777777" w:rsidR="00137CF1" w:rsidRDefault="00137CF1" w:rsidP="00137CF1">
      <w:pPr>
        <w:pStyle w:val="NoSpacing"/>
        <w:rPr>
          <w:rFonts w:cs="Times New Roman"/>
          <w:szCs w:val="24"/>
        </w:rPr>
      </w:pPr>
    </w:p>
    <w:p w14:paraId="57025DD1" w14:textId="77777777" w:rsidR="00137CF1" w:rsidRDefault="00137CF1" w:rsidP="00137CF1">
      <w:pPr>
        <w:pStyle w:val="NoSpacing"/>
        <w:rPr>
          <w:rFonts w:cs="Times New Roman"/>
          <w:szCs w:val="24"/>
        </w:rPr>
      </w:pPr>
    </w:p>
    <w:p w14:paraId="10D5F272" w14:textId="77777777" w:rsidR="00137CF1" w:rsidRDefault="00137CF1" w:rsidP="00137CF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19 May1412</w:t>
      </w:r>
      <w:r>
        <w:rPr>
          <w:rFonts w:cs="Times New Roman"/>
          <w:szCs w:val="24"/>
        </w:rPr>
        <w:tab/>
        <w:t xml:space="preserve">His parents granted him lands in </w:t>
      </w:r>
      <w:proofErr w:type="spellStart"/>
      <w:r>
        <w:rPr>
          <w:rFonts w:cs="Times New Roman"/>
          <w:szCs w:val="24"/>
        </w:rPr>
        <w:t>Catfield</w:t>
      </w:r>
      <w:proofErr w:type="spellEnd"/>
      <w:r>
        <w:rPr>
          <w:rFonts w:cs="Times New Roman"/>
          <w:szCs w:val="24"/>
        </w:rPr>
        <w:t>.   (ibid.)</w:t>
      </w:r>
    </w:p>
    <w:p w14:paraId="7AC2B8E1" w14:textId="77777777" w:rsidR="00137CF1" w:rsidRDefault="00137CF1" w:rsidP="00137CF1">
      <w:pPr>
        <w:pStyle w:val="NoSpacing"/>
        <w:rPr>
          <w:rFonts w:cs="Times New Roman"/>
          <w:szCs w:val="24"/>
        </w:rPr>
      </w:pPr>
    </w:p>
    <w:p w14:paraId="1B3B9C28" w14:textId="77777777" w:rsidR="00137CF1" w:rsidRDefault="00137CF1" w:rsidP="00137CF1">
      <w:pPr>
        <w:pStyle w:val="NoSpacing"/>
        <w:rPr>
          <w:rFonts w:cs="Times New Roman"/>
          <w:szCs w:val="24"/>
        </w:rPr>
      </w:pPr>
    </w:p>
    <w:p w14:paraId="58E26D4B" w14:textId="77777777" w:rsidR="00137CF1" w:rsidRDefault="00137CF1" w:rsidP="00137CF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15 November 2023</w:t>
      </w:r>
    </w:p>
    <w:p w14:paraId="36AAEE85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723ABC" w14:textId="77777777" w:rsidR="00137CF1" w:rsidRDefault="00137CF1" w:rsidP="009139A6">
      <w:r>
        <w:separator/>
      </w:r>
    </w:p>
  </w:endnote>
  <w:endnote w:type="continuationSeparator" w:id="0">
    <w:p w14:paraId="5434585E" w14:textId="77777777" w:rsidR="00137CF1" w:rsidRDefault="00137CF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0DAB0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50D44C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A523C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8D286D" w14:textId="77777777" w:rsidR="00137CF1" w:rsidRDefault="00137CF1" w:rsidP="009139A6">
      <w:r>
        <w:separator/>
      </w:r>
    </w:p>
  </w:footnote>
  <w:footnote w:type="continuationSeparator" w:id="0">
    <w:p w14:paraId="4DB1EDFD" w14:textId="77777777" w:rsidR="00137CF1" w:rsidRDefault="00137CF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9DD10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B9EAF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E6CD9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7CF1"/>
    <w:rsid w:val="000666E0"/>
    <w:rsid w:val="00137CF1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12251F"/>
  <w15:chartTrackingRefBased/>
  <w15:docId w15:val="{5513E802-27F9-44D5-A543-BBF4574884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32</Words>
  <Characters>185</Characters>
  <Application>Microsoft Office Word</Application>
  <DocSecurity>0</DocSecurity>
  <Lines>1</Lines>
  <Paragraphs>1</Paragraphs>
  <ScaleCrop>false</ScaleCrop>
  <Company/>
  <LinksUpToDate>false</LinksUpToDate>
  <CharactersWithSpaces>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2023-11-15T20:53:00Z</dcterms:created>
  <dcterms:modified xsi:type="dcterms:W3CDTF">2023-11-15T20:53:00Z</dcterms:modified>
</cp:coreProperties>
</file>